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551AA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07143/039-2А (07143/039)-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2F5364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2F5364" w:rsidRPr="002F5364">
          <w:rPr>
            <w:bCs/>
          </w:rPr>
          <w:t>17</w:t>
        </w:r>
        <w:r w:rsidR="002F5364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551AA9" w:rsidRPr="00551AA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551AA9" w:rsidRPr="00551AA9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551AA9" w:rsidRPr="00551AA9">
          <w:rPr>
            <w:rStyle w:val="aa"/>
          </w:rPr>
          <w:t xml:space="preserve"> Поликлиника - Рентгенологическое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551AA9" w:rsidRPr="00551AA9">
          <w:rPr>
            <w:u w:val="single"/>
          </w:rPr>
          <w:t xml:space="preserve"> 07143/039-2А </w:t>
        </w:r>
        <w:r w:rsidR="00551AA9">
          <w:t xml:space="preserve">(07143/039)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551AA9" w:rsidRPr="00551AA9">
          <w:rPr>
            <w:rStyle w:val="aa"/>
          </w:rPr>
          <w:t xml:space="preserve"> Врач-рентгенолог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551AA9" w:rsidRPr="00551AA9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551AA9" w:rsidRPr="00551AA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D3504A" w:rsidP="00AD14A4">
      <w:fldSimple w:instr=" DOCVARIABLE izm_nd_new \* MERGEFORMAT ">
        <w:r w:rsidR="002F5364" w:rsidRPr="002F5364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2F5364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F5364" w:rsidRPr="002F5364" w:rsidRDefault="002F5364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2F5364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100</w:t>
            </w:r>
          </w:p>
        </w:tc>
      </w:tr>
      <w:tr w:rsidR="002F5364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F5364" w:rsidRPr="002F5364" w:rsidRDefault="002F5364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2F5364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2F5364" w:rsidRDefault="002F5364" w:rsidP="00745D40">
            <w:pPr>
              <w:pStyle w:val="a8"/>
            </w:pPr>
          </w:p>
        </w:tc>
      </w:tr>
      <w:tr w:rsidR="002F5364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F5364" w:rsidRPr="002F5364" w:rsidRDefault="002F5364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2F5364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2F5364" w:rsidRDefault="002F5364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F5364" w:rsidRDefault="002F5364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F5364" w:rsidRDefault="002F5364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2F5364" w:rsidRDefault="002F5364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2F5364" w:rsidRPr="002F5364">
          <w:rPr>
            <w:bCs/>
          </w:rPr>
          <w:t>-</w:t>
        </w:r>
        <w:r w:rsidR="002F5364" w:rsidRPr="002F5364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2F5364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F5364" w:rsidTr="002F536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2F5364" w:rsidP="00AA46ED">
            <w:pPr>
              <w:pStyle w:val="a8"/>
            </w:pPr>
            <w:r w:rsidRPr="002F536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2F5364" w:rsidP="00AA46ED">
            <w:pPr>
              <w:pStyle w:val="a8"/>
            </w:pPr>
            <w:r w:rsidRPr="002F536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2F5364" w:rsidP="00AA46ED">
            <w:pPr>
              <w:pStyle w:val="a8"/>
            </w:pPr>
            <w:r w:rsidRPr="002F5364">
              <w:t>Митяева Ольга Александровна</w:t>
            </w:r>
          </w:p>
        </w:tc>
      </w:tr>
      <w:tr w:rsidR="00AA46ED" w:rsidRPr="002F5364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F5364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F536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F536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364" w:rsidRDefault="002F5364" w:rsidP="0076042D">
      <w:pPr>
        <w:pStyle w:val="a9"/>
      </w:pPr>
      <w:r>
        <w:separator/>
      </w:r>
    </w:p>
  </w:endnote>
  <w:endnote w:type="continuationSeparator" w:id="0">
    <w:p w:rsidR="002F5364" w:rsidRDefault="002F536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551AA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07143/039-2А (07143/039)-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D3504A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D3504A" w:rsidRPr="00751B84">
            <w:rPr>
              <w:rStyle w:val="ad"/>
              <w:sz w:val="20"/>
              <w:szCs w:val="20"/>
            </w:rPr>
            <w:fldChar w:fldCharType="separate"/>
          </w:r>
          <w:r w:rsidR="00551AA9">
            <w:rPr>
              <w:rStyle w:val="ad"/>
              <w:noProof/>
              <w:sz w:val="20"/>
              <w:szCs w:val="20"/>
            </w:rPr>
            <w:t>1</w:t>
          </w:r>
          <w:r w:rsidR="00D3504A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51AA9" w:rsidRPr="00551AA9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364" w:rsidRDefault="002F5364" w:rsidP="0076042D">
      <w:pPr>
        <w:pStyle w:val="a9"/>
      </w:pPr>
      <w:r>
        <w:separator/>
      </w:r>
    </w:p>
  </w:footnote>
  <w:footnote w:type="continuationSeparator" w:id="0">
    <w:p w:rsidR="002F5364" w:rsidRDefault="002F536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5;  07143/039, 07143/039-1А (07143/039), 07143/039-2А (07143/039), 07143/039-3А (07143/039), 07143/039-4А (07143/039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 - Рентгенологическое отделение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39-2А (07143/039)- Б "/>
    <w:docVar w:name="oborud" w:val=" Негатоскоп,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C0DFD7643F3472F8DDB1EA1B365BAF9"/>
    <w:docVar w:name="rm_id" w:val="240"/>
    <w:docVar w:name="rm_name" w:val=" Врач-рентгенолог "/>
    <w:docVar w:name="rm_number" w:val=" 07143/039-2А (07143/039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Пленка для рентгеновских снимков "/>
    <w:docVar w:name="version" w:val="51"/>
    <w:docVar w:name="zona_name" w:val="Кабинет"/>
    <w:docVar w:name="zona_time" w:val="100"/>
  </w:docVars>
  <w:rsids>
    <w:rsidRoot w:val="006A0A74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E55C6"/>
    <w:rsid w:val="002F5364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51AA9"/>
    <w:rsid w:val="00563E94"/>
    <w:rsid w:val="00576095"/>
    <w:rsid w:val="005A3A36"/>
    <w:rsid w:val="005B466C"/>
    <w:rsid w:val="005B7FE8"/>
    <w:rsid w:val="005C0A9A"/>
    <w:rsid w:val="0069682B"/>
    <w:rsid w:val="006A0A74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6272E"/>
    <w:rsid w:val="00BA5029"/>
    <w:rsid w:val="00BC2F3C"/>
    <w:rsid w:val="00C02721"/>
    <w:rsid w:val="00CE3307"/>
    <w:rsid w:val="00CF2E61"/>
    <w:rsid w:val="00D3504A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2016-10-18T06:57:00Z</dcterms:created>
  <dcterms:modified xsi:type="dcterms:W3CDTF">2016-10-18T09:22:00Z</dcterms:modified>
</cp:coreProperties>
</file>